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การขอใบอนุญาตประกอบกิจการรับทำการเก็บและขนสิ่งปฏิกูล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EF3CB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การขอใบอนุญาตประกอบกิจการรับทำการเก็บและขนสิ่งปฏิกูล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617AF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การขอใบอนุญาตประกอบกิจการรับทำการเก็บและขนสิ่งปฏิกูลเทศบาลตำบลทรายขาวมนัสวีสำเนาคู่มือประชาชน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 30/07/2015 14:14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617AF5" w:rsidRDefault="00617AF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ประกอบกิจการรับทำการเก็บและขนสิ่งปฏิกูลโดยทำเป็นธุรกิจหรือได้รับประโยชน์ตอบแทนด้วยการคิดค่าบริการ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ยานพาหนะขนสิ่งปฏิกูลด้านผู้ขับขี่และผู้ปฏิบัติงานประจำยานพาหนะด้านสุขลักษณะวิธีการเก็บขนสิ่งปฏิกูลถูกต้องตามหลักเกณฑ์และมีวิธีการควบคุมกำกับการขนส่งเพื่อป้องกันการลักลอบทิ้งสิ่งปฏิกูลให้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(3)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รับทำการเก็บและขนสิ่งปฏิกูล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แจ้งคำสั่งไม่ออกใบอนุญาตใบอนุญาตประกอบกิจการ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รับทำการเก็บและขนสิ่งปฏิกูลแก่ผู้ขออนุญาตทราบพร้อมแจ้งสิทธิในการอุทธรณ์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วันนับแต่วันที่เอกสารถูกต้องและครบถ้วนให้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617AF5" w:rsidRDefault="00617AF5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617AF5" w:rsidRPr="000C2AAC" w:rsidRDefault="00617AF5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รับกำจัดสิ่งปฏิกูลที่ได้รับใบอนุญาตและมีการดำเนินกิจการที่ถูกต้องตามหลักสุขาภิบาลโดยมีหลักฐานสัญญาว่าจ้างระหว่างผู้ขนกับผู้กำจัดสิ่งปฏิกู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ารเก็บขนสิ่งปฏิกูล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ด้านการจัดการสิ่งปฏิกู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ใบรับรองแพทย์หรือเอกสารแสดงการตรวจสุขภาพประจำปีของผู้ปฏิบัติงานในการเก็บขนสิ่งปฏิกูล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อัตราค่าธรรมเนียมใบอนุญาตรับทำการเก็บและขนสิ่งปฏิกูลฉบับละไม่เกิน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049" w:rsidRDefault="00064049" w:rsidP="00C81DB8">
      <w:pPr>
        <w:spacing w:after="0" w:line="240" w:lineRule="auto"/>
      </w:pPr>
      <w:r>
        <w:separator/>
      </w:r>
    </w:p>
  </w:endnote>
  <w:endnote w:type="continuationSeparator" w:id="1">
    <w:p w:rsidR="00064049" w:rsidRDefault="0006404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049" w:rsidRDefault="00064049" w:rsidP="00C81DB8">
      <w:pPr>
        <w:spacing w:after="0" w:line="240" w:lineRule="auto"/>
      </w:pPr>
      <w:r>
        <w:separator/>
      </w:r>
    </w:p>
  </w:footnote>
  <w:footnote w:type="continuationSeparator" w:id="1">
    <w:p w:rsidR="00064049" w:rsidRDefault="0006404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EF3CB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80BEB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80BE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4049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17AF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80BEB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EF3CBE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8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2015-08-06T08:05:00Z</cp:lastPrinted>
  <dcterms:created xsi:type="dcterms:W3CDTF">2015-04-23T03:41:00Z</dcterms:created>
  <dcterms:modified xsi:type="dcterms:W3CDTF">2015-08-06T08:05:00Z</dcterms:modified>
</cp:coreProperties>
</file>